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bookmarkStart w:id="0" w:name="OLE_LINK1"/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107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R5-25xxxx</w:t>
      </w:r>
    </w:p>
    <w:p w14:paraId="613E35C5">
      <w:pPr>
        <w:pStyle w:val="82"/>
        <w:outlineLvl w:val="0"/>
        <w:rPr>
          <w:b/>
          <w:sz w:val="24"/>
          <w:highlight w:val="none"/>
        </w:rPr>
      </w:pPr>
      <w:r>
        <w:rPr>
          <w:rFonts w:hint="eastAsia" w:cs="Arial"/>
          <w:b/>
          <w:sz w:val="24"/>
          <w:highlight w:val="none"/>
          <w:lang w:val="en-US" w:eastAsia="zh-CN"/>
        </w:rPr>
        <w:t>Malta</w:t>
      </w:r>
      <w:r>
        <w:rPr>
          <w:rFonts w:hint="default" w:ascii="Arial" w:hAnsi="Arial" w:cs="Arial"/>
          <w:b/>
          <w:sz w:val="24"/>
          <w:highlight w:val="none"/>
          <w:lang w:val="en-US"/>
        </w:rPr>
        <w:t xml:space="preserve">, </w:t>
      </w:r>
      <w:r>
        <w:rPr>
          <w:rFonts w:hint="eastAsia" w:cs="Arial"/>
          <w:b/>
          <w:sz w:val="24"/>
          <w:highlight w:val="none"/>
          <w:lang w:val="en-US" w:eastAsia="zh-CN"/>
        </w:rPr>
        <w:t>MT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</w:t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bookmarkStart w:id="1" w:name="OLE_LINK4"/>
      <w:r>
        <w:rPr>
          <w:rFonts w:hint="eastAsia"/>
          <w:b/>
          <w:sz w:val="24"/>
          <w:highlight w:val="none"/>
          <w:lang w:val="en-US" w:eastAsia="zh-CN"/>
        </w:rPr>
        <w:t>May</w:t>
      </w:r>
      <w:bookmarkEnd w:id="1"/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3rd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489D050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205F86F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09B0779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9D85FD7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2C3B336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1D233E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58BECC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2ABC3804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13EA9402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22</w:t>
            </w:r>
          </w:p>
        </w:tc>
        <w:tc>
          <w:tcPr>
            <w:tcW w:w="709" w:type="dxa"/>
          </w:tcPr>
          <w:p w14:paraId="4CD51A1C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453649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xxxx</w:t>
            </w:r>
          </w:p>
        </w:tc>
        <w:tc>
          <w:tcPr>
            <w:tcW w:w="709" w:type="dxa"/>
          </w:tcPr>
          <w:p w14:paraId="61401B6B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6B1381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47C16869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6A0883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18.6.0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48144FE8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0F0BA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12500C3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3E7B602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0625CD80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2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2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42285D1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412DB2E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54329BD7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59434C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3D2A4215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100613FE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20DF0938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96224FC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500AA44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730B4650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0B33C5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9A8682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7BD26A9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69B6E2C8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0AD7B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1742E85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3E775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E7F8471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13E11F6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R16 NR CADC configuration test cases applicability</w:t>
            </w:r>
          </w:p>
        </w:tc>
      </w:tr>
      <w:tr w14:paraId="2216E6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BF1F9F2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D641CD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879E68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D575760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3C4774B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7C0FB13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3B0922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A95536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F79118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6A3572E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70D145C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EDF76C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A0E966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C5154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NR_CADC_NR_LTE_DC_R1</w:t>
            </w:r>
            <w:r>
              <w:rPr>
                <w:rFonts w:hint="eastAsia" w:eastAsia="宋体"/>
                <w:highlight w:val="none"/>
                <w:lang w:val="en-US" w:eastAsia="zh-CN"/>
              </w:rPr>
              <w:t>6</w:t>
            </w:r>
            <w:r>
              <w:rPr>
                <w:rFonts w:hint="eastAsia"/>
                <w:highlight w:val="none"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0FA590C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FE64E3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184809EF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bookmarkStart w:id="6" w:name="_GoBack"/>
            <w:bookmarkStart w:id="3" w:name="OLE_LINK2"/>
            <w:r>
              <w:rPr>
                <w:rFonts w:hint="eastAsia" w:eastAsia="宋体"/>
                <w:highlight w:val="none"/>
                <w:lang w:val="en-US" w:eastAsia="zh-CN"/>
              </w:rPr>
              <w:t>2025-03-28</w:t>
            </w:r>
            <w:bookmarkEnd w:id="6"/>
            <w:bookmarkEnd w:id="3"/>
          </w:p>
        </w:tc>
      </w:tr>
      <w:tr w14:paraId="015F7EF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5ED24BB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7916677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2F2DD15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166CECA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47459010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E36DB1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00C1D36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DE1384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E1404F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56D9D2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122583DF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 w14:paraId="4A114D6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57BECC35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1DF63510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4099E6DD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6B678C1E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73D6594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7F53418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1DBA779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CC6B3E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72AFE0A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09A49F3"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4131D6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C0CCC8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C019A2A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BF3C66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7A740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226546E"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15FEDF4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1E6759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D97263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3FCC3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2D82DC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7C9DD81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3D74939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5BF72877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3D651F7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0FF297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42EA20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C028FAE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6D4FC39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CAE5756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1B0C9FA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ADF53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8020EE8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83D2B1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1075B2E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7E8EADF0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145A6B1C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2ECF700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A94207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C96EB4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84A4633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2DB6089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5550803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0DC0F6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D97AB7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F1FC4E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D6651B2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B354E7E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0A44D0B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60CB890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B4AB7CC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D06FA2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823E5F8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09CDCA4E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1FA6113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FA87D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FFC984F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8D5429F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4612899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8A23D7A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DA53577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/>
              </w:rPr>
              <w:t>This Jumbo CR is reserved and waiting for potential inputs during RAN5#10</w:t>
            </w:r>
            <w:r>
              <w:rPr>
                <w:rFonts w:hint="eastAsia" w:eastAsia="宋体"/>
                <w:highlight w:val="none"/>
                <w:lang w:val="en-US" w:eastAsia="zh-CN"/>
              </w:rPr>
              <w:t>7</w:t>
            </w:r>
            <w:r>
              <w:rPr>
                <w:rFonts w:hint="default"/>
                <w:highlight w:val="none"/>
                <w:lang w:val="en-US"/>
              </w:rPr>
              <w:t xml:space="preserve"> meeting</w:t>
            </w:r>
          </w:p>
        </w:tc>
      </w:tr>
      <w:tr w14:paraId="722E04A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73A004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72AF30E8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18171D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94572DE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2E2E05E"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 w14:paraId="31673553">
      <w:pPr>
        <w:pStyle w:val="82"/>
        <w:spacing w:after="0"/>
        <w:rPr>
          <w:sz w:val="8"/>
          <w:szCs w:val="8"/>
          <w:highlight w:val="none"/>
        </w:rPr>
      </w:pPr>
    </w:p>
    <w:p w14:paraId="5ECFB2FB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C5E9EDA">
      <w:pPr>
        <w:pStyle w:val="84"/>
        <w:rPr>
          <w:rFonts w:eastAsia="??"/>
          <w:color w:val="FF0000"/>
          <w:sz w:val="32"/>
          <w:highlight w:val="none"/>
        </w:rPr>
      </w:pPr>
      <w:bookmarkStart w:id="4" w:name="_Toc524968914"/>
      <w:bookmarkStart w:id="5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4"/>
      <w:bookmarkEnd w:id="5"/>
    </w:p>
    <w:p w14:paraId="0F5C13A1">
      <w:pPr>
        <w:rPr>
          <w:highlight w:val="none"/>
        </w:rPr>
      </w:pPr>
      <w:r>
        <w:rPr>
          <w:rFonts w:hint="eastAsia"/>
          <w:highlight w:val="none"/>
        </w:rPr>
        <w:t>This Jumbo CR is reserved and waiting for potential inputs during RAN5#10</w:t>
      </w:r>
      <w:r>
        <w:rPr>
          <w:rFonts w:hint="eastAsia" w:eastAsia="宋体"/>
          <w:highlight w:val="none"/>
          <w:lang w:val="en-US" w:eastAsia="zh-CN"/>
        </w:rPr>
        <w:t>7</w:t>
      </w:r>
      <w:r>
        <w:rPr>
          <w:rFonts w:hint="eastAsia"/>
          <w:highlight w:val="none"/>
        </w:rPr>
        <w:t xml:space="preserve"> meeting</w:t>
      </w:r>
    </w:p>
    <w:p w14:paraId="389DEAB4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7E4354ED">
      <w:pPr>
        <w:rPr>
          <w:rFonts w:eastAsia="??"/>
          <w:color w:val="FF0000"/>
          <w:sz w:val="32"/>
          <w:highlight w:val="none"/>
        </w:rPr>
      </w:pPr>
    </w:p>
    <w:p w14:paraId="121AED2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B3E923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68677A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E1A783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217274">
    <w:pPr>
      <w:pStyle w:val="3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C47FF2"/>
    <w:rsid w:val="031D2985"/>
    <w:rsid w:val="031F40B3"/>
    <w:rsid w:val="032AB760"/>
    <w:rsid w:val="035B1959"/>
    <w:rsid w:val="0379447D"/>
    <w:rsid w:val="03D9468C"/>
    <w:rsid w:val="0506558F"/>
    <w:rsid w:val="05F43D64"/>
    <w:rsid w:val="068E3D63"/>
    <w:rsid w:val="06AB4866"/>
    <w:rsid w:val="071E4F82"/>
    <w:rsid w:val="089A7A4F"/>
    <w:rsid w:val="08CE6E25"/>
    <w:rsid w:val="09293EF8"/>
    <w:rsid w:val="09802B26"/>
    <w:rsid w:val="09C66138"/>
    <w:rsid w:val="0B3B75A4"/>
    <w:rsid w:val="0B571288"/>
    <w:rsid w:val="0C1F2E6E"/>
    <w:rsid w:val="0C306C99"/>
    <w:rsid w:val="0D5D5D3D"/>
    <w:rsid w:val="0DDA40DB"/>
    <w:rsid w:val="0E2E4B13"/>
    <w:rsid w:val="11435F18"/>
    <w:rsid w:val="119E01C0"/>
    <w:rsid w:val="125671FD"/>
    <w:rsid w:val="12A715EE"/>
    <w:rsid w:val="14FF296A"/>
    <w:rsid w:val="15497BD4"/>
    <w:rsid w:val="156E0E85"/>
    <w:rsid w:val="16583648"/>
    <w:rsid w:val="16C10575"/>
    <w:rsid w:val="175E3B80"/>
    <w:rsid w:val="17DE4581"/>
    <w:rsid w:val="18416FA7"/>
    <w:rsid w:val="1BA116A2"/>
    <w:rsid w:val="1D34061D"/>
    <w:rsid w:val="1D7B15F9"/>
    <w:rsid w:val="1EB81B4E"/>
    <w:rsid w:val="1F2C2BE9"/>
    <w:rsid w:val="1FDA771F"/>
    <w:rsid w:val="20CF42F8"/>
    <w:rsid w:val="23295712"/>
    <w:rsid w:val="23353569"/>
    <w:rsid w:val="25121BFE"/>
    <w:rsid w:val="2598481D"/>
    <w:rsid w:val="26165ECB"/>
    <w:rsid w:val="267D083D"/>
    <w:rsid w:val="26AB74FD"/>
    <w:rsid w:val="26E34816"/>
    <w:rsid w:val="27AE4BA7"/>
    <w:rsid w:val="28170345"/>
    <w:rsid w:val="2A463335"/>
    <w:rsid w:val="2A776112"/>
    <w:rsid w:val="2AC04438"/>
    <w:rsid w:val="2BB42B30"/>
    <w:rsid w:val="2C867F06"/>
    <w:rsid w:val="2CC03E7E"/>
    <w:rsid w:val="2CC63ED7"/>
    <w:rsid w:val="2E66503A"/>
    <w:rsid w:val="2F417A77"/>
    <w:rsid w:val="2F991A4B"/>
    <w:rsid w:val="3017391D"/>
    <w:rsid w:val="310F530C"/>
    <w:rsid w:val="3140320E"/>
    <w:rsid w:val="31790817"/>
    <w:rsid w:val="341E5273"/>
    <w:rsid w:val="34B8139C"/>
    <w:rsid w:val="362568E5"/>
    <w:rsid w:val="36A22CC5"/>
    <w:rsid w:val="36FF7041"/>
    <w:rsid w:val="3786627E"/>
    <w:rsid w:val="379A38EF"/>
    <w:rsid w:val="37BD7490"/>
    <w:rsid w:val="37F65865"/>
    <w:rsid w:val="39024E77"/>
    <w:rsid w:val="39736E5A"/>
    <w:rsid w:val="397F2944"/>
    <w:rsid w:val="39C514C9"/>
    <w:rsid w:val="3A561F15"/>
    <w:rsid w:val="3A6B0310"/>
    <w:rsid w:val="3AE72A11"/>
    <w:rsid w:val="3B922E3E"/>
    <w:rsid w:val="3C0828F4"/>
    <w:rsid w:val="3D4F6633"/>
    <w:rsid w:val="3DF24E2F"/>
    <w:rsid w:val="3EB7C8FC"/>
    <w:rsid w:val="3EBA3A55"/>
    <w:rsid w:val="3EBD4E8D"/>
    <w:rsid w:val="3FC02C90"/>
    <w:rsid w:val="411C5C8F"/>
    <w:rsid w:val="41A766E8"/>
    <w:rsid w:val="41A82799"/>
    <w:rsid w:val="43CC6DF1"/>
    <w:rsid w:val="452E2BA5"/>
    <w:rsid w:val="45B2544C"/>
    <w:rsid w:val="463329CC"/>
    <w:rsid w:val="46464F62"/>
    <w:rsid w:val="469F567E"/>
    <w:rsid w:val="46FF4110"/>
    <w:rsid w:val="4772571F"/>
    <w:rsid w:val="482E4E78"/>
    <w:rsid w:val="48325384"/>
    <w:rsid w:val="48744026"/>
    <w:rsid w:val="49806507"/>
    <w:rsid w:val="498B3497"/>
    <w:rsid w:val="4A535D5C"/>
    <w:rsid w:val="4AD2498A"/>
    <w:rsid w:val="4AE85DA1"/>
    <w:rsid w:val="4B9168E1"/>
    <w:rsid w:val="4C0F3425"/>
    <w:rsid w:val="4C9D69A4"/>
    <w:rsid w:val="4F816C7C"/>
    <w:rsid w:val="4FED76D6"/>
    <w:rsid w:val="503E3CE8"/>
    <w:rsid w:val="50A73129"/>
    <w:rsid w:val="51473B18"/>
    <w:rsid w:val="521715DD"/>
    <w:rsid w:val="53BE1958"/>
    <w:rsid w:val="54817698"/>
    <w:rsid w:val="565C61CE"/>
    <w:rsid w:val="56B9437B"/>
    <w:rsid w:val="570578F8"/>
    <w:rsid w:val="57F9583D"/>
    <w:rsid w:val="58F77187"/>
    <w:rsid w:val="59CB277C"/>
    <w:rsid w:val="5BAC5012"/>
    <w:rsid w:val="5BB5599A"/>
    <w:rsid w:val="5C2D4455"/>
    <w:rsid w:val="5E7A153E"/>
    <w:rsid w:val="61952E5E"/>
    <w:rsid w:val="61E46F40"/>
    <w:rsid w:val="626335EE"/>
    <w:rsid w:val="6264635D"/>
    <w:rsid w:val="62E1105D"/>
    <w:rsid w:val="632745D3"/>
    <w:rsid w:val="638A76A6"/>
    <w:rsid w:val="63F40659"/>
    <w:rsid w:val="64540B3D"/>
    <w:rsid w:val="64876A99"/>
    <w:rsid w:val="64A50183"/>
    <w:rsid w:val="651E0AE1"/>
    <w:rsid w:val="654D5BCA"/>
    <w:rsid w:val="66456E99"/>
    <w:rsid w:val="66653000"/>
    <w:rsid w:val="66C6054C"/>
    <w:rsid w:val="66D54CF2"/>
    <w:rsid w:val="672F645A"/>
    <w:rsid w:val="673644E6"/>
    <w:rsid w:val="675F76E3"/>
    <w:rsid w:val="67C307AB"/>
    <w:rsid w:val="680C4312"/>
    <w:rsid w:val="69D97CAE"/>
    <w:rsid w:val="6A146A27"/>
    <w:rsid w:val="6BFBBB5D"/>
    <w:rsid w:val="6C6A6A92"/>
    <w:rsid w:val="6D984A10"/>
    <w:rsid w:val="6DFB42FF"/>
    <w:rsid w:val="6EF62701"/>
    <w:rsid w:val="6FC85EC7"/>
    <w:rsid w:val="6FEE6F79"/>
    <w:rsid w:val="716F2CD7"/>
    <w:rsid w:val="72173CAE"/>
    <w:rsid w:val="732B434B"/>
    <w:rsid w:val="738B7074"/>
    <w:rsid w:val="739C5B54"/>
    <w:rsid w:val="73E111A1"/>
    <w:rsid w:val="74E76CC4"/>
    <w:rsid w:val="753B0290"/>
    <w:rsid w:val="75597550"/>
    <w:rsid w:val="75C760AF"/>
    <w:rsid w:val="76786FB7"/>
    <w:rsid w:val="76AF17E9"/>
    <w:rsid w:val="76CC2F38"/>
    <w:rsid w:val="770A308B"/>
    <w:rsid w:val="771F161C"/>
    <w:rsid w:val="77F13D7A"/>
    <w:rsid w:val="78A10AF0"/>
    <w:rsid w:val="797B776E"/>
    <w:rsid w:val="797C5787"/>
    <w:rsid w:val="79D31349"/>
    <w:rsid w:val="7A5565DC"/>
    <w:rsid w:val="7AF16597"/>
    <w:rsid w:val="7B23446B"/>
    <w:rsid w:val="7BD14C58"/>
    <w:rsid w:val="7BDD5D9A"/>
    <w:rsid w:val="7BFF6EEF"/>
    <w:rsid w:val="7CA639EC"/>
    <w:rsid w:val="7D400D02"/>
    <w:rsid w:val="7DBB2757"/>
    <w:rsid w:val="7E3316A2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CMCC-Luyang Zhao</cp:lastModifiedBy>
  <cp:lastPrinted>2411-12-31T15:00:00Z</cp:lastPrinted>
  <dcterms:modified xsi:type="dcterms:W3CDTF">2025-03-28T09:06:12Z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A5F2AC3D420D4A3A9DA285867F1CED41</vt:lpwstr>
  </property>
</Properties>
</file>